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5F07B6" w:rsidRDefault="005F07B6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203B_0</w:t>
            </w:r>
            <w:r>
              <w:rPr>
                <w:b/>
                <w:sz w:val="26"/>
                <w:szCs w:val="26"/>
              </w:rPr>
              <w:t>38</w:t>
            </w:r>
            <w:bookmarkStart w:id="0" w:name="_GoBack"/>
            <w:bookmarkEnd w:id="0"/>
          </w:p>
        </w:tc>
      </w:tr>
      <w:tr w:rsidR="0055375D" w:rsidRPr="00C44B8B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040A0B" w:rsidRDefault="00B64996" w:rsidP="00111C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040A0B">
              <w:rPr>
                <w:b/>
                <w:sz w:val="26"/>
                <w:szCs w:val="26"/>
                <w:lang w:val="en-US"/>
              </w:rPr>
              <w:t>2057187</w:t>
            </w:r>
            <w:r w:rsidR="0055375D" w:rsidRPr="00040A0B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4C6868">
        <w:rPr>
          <w:b/>
          <w:sz w:val="26"/>
          <w:szCs w:val="26"/>
        </w:rPr>
        <w:t>(</w:t>
      </w:r>
      <w:r w:rsidR="00B64996" w:rsidRPr="004C7A75">
        <w:rPr>
          <w:b/>
          <w:sz w:val="26"/>
          <w:szCs w:val="26"/>
        </w:rPr>
        <w:t>Болт М10х30 оцинкованный</w:t>
      </w:r>
      <w:r w:rsidR="004C6868">
        <w:rPr>
          <w:b/>
          <w:sz w:val="26"/>
          <w:szCs w:val="26"/>
        </w:rPr>
        <w:t>)</w:t>
      </w:r>
      <w:r w:rsidR="004C7A75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4C6868" w:rsidRDefault="004C6868" w:rsidP="004C686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4C6868" w:rsidRDefault="004C6868" w:rsidP="004C6868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4C6868" w:rsidRDefault="004C6868" w:rsidP="004C686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C6868" w:rsidRDefault="004C6868" w:rsidP="004C686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C6868" w:rsidRDefault="004C6868" w:rsidP="004C6868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4C6868" w:rsidRDefault="004C6868" w:rsidP="004C686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C6868" w:rsidRDefault="004C6868" w:rsidP="004C686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C6868" w:rsidRDefault="004C6868" w:rsidP="004C686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C6868" w:rsidRDefault="004C6868" w:rsidP="004C686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C6868" w:rsidRDefault="004C6868" w:rsidP="004C686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4C6868" w:rsidRDefault="004C6868" w:rsidP="004C686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C6868" w:rsidRDefault="004C6868" w:rsidP="004C6868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8A4238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C6868" w:rsidRDefault="004C6868" w:rsidP="004C6868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4C6868" w:rsidRDefault="004C6868" w:rsidP="004C6868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4C6868" w:rsidRDefault="004C6868" w:rsidP="004C6868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C6868" w:rsidRDefault="004C6868" w:rsidP="004C6868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4C6868" w:rsidRDefault="004C6868" w:rsidP="004C6868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C6868" w:rsidRDefault="004C6868" w:rsidP="004C6868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4C6868" w:rsidRDefault="004C6868" w:rsidP="004C6868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C6868" w:rsidRDefault="004C6868" w:rsidP="004C6868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4C6868" w:rsidRDefault="004C6868" w:rsidP="004C6868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4C6868" w:rsidRDefault="004C6868" w:rsidP="004C6868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4C6868" w:rsidRDefault="004C6868" w:rsidP="004C6868">
      <w:pPr>
        <w:spacing w:line="276" w:lineRule="auto"/>
        <w:rPr>
          <w:sz w:val="24"/>
          <w:szCs w:val="24"/>
        </w:rPr>
      </w:pPr>
    </w:p>
    <w:p w:rsidR="004C6868" w:rsidRDefault="004C6868" w:rsidP="004C686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C6868" w:rsidRDefault="004C6868" w:rsidP="004C6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C6868" w:rsidRDefault="004C6868" w:rsidP="004C6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6868" w:rsidRDefault="004C6868" w:rsidP="004C686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C6868" w:rsidRDefault="004C6868" w:rsidP="004C6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C6868" w:rsidRDefault="004C6868" w:rsidP="004C6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6868" w:rsidRDefault="004C6868" w:rsidP="004C6868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C6868" w:rsidRDefault="004C6868" w:rsidP="004C6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4C6868" w:rsidRDefault="004C6868" w:rsidP="004C6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C6868" w:rsidRDefault="004C6868" w:rsidP="004C6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4C6868" w:rsidRDefault="004C6868" w:rsidP="004C6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4C6868" w:rsidRDefault="004C6868" w:rsidP="004C68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</w:t>
      </w:r>
      <w:r w:rsidR="001467E2">
        <w:rPr>
          <w:sz w:val="24"/>
          <w:szCs w:val="24"/>
        </w:rPr>
        <w:t>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4C6868" w:rsidRDefault="004C6868" w:rsidP="004C6868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C6868" w:rsidRDefault="004C6868" w:rsidP="004C6868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C6868" w:rsidRDefault="004C6868" w:rsidP="004C6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8A4238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4C6868" w:rsidRDefault="004C6868" w:rsidP="004C68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C6868" w:rsidRDefault="004C6868" w:rsidP="004C6868">
      <w:pPr>
        <w:rPr>
          <w:sz w:val="26"/>
          <w:szCs w:val="26"/>
        </w:rPr>
      </w:pPr>
    </w:p>
    <w:p w:rsidR="004C6868" w:rsidRDefault="004C6868" w:rsidP="004C6868">
      <w:pPr>
        <w:rPr>
          <w:sz w:val="26"/>
          <w:szCs w:val="26"/>
        </w:rPr>
      </w:pPr>
    </w:p>
    <w:p w:rsidR="004C6868" w:rsidRDefault="004C6868" w:rsidP="004C686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C6868" w:rsidRDefault="004C6868" w:rsidP="004C686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4C6868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08A" w:rsidRDefault="0097108A">
      <w:r>
        <w:separator/>
      </w:r>
    </w:p>
  </w:endnote>
  <w:endnote w:type="continuationSeparator" w:id="0">
    <w:p w:rsidR="0097108A" w:rsidRDefault="0097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08A" w:rsidRDefault="0097108A">
      <w:r>
        <w:separator/>
      </w:r>
    </w:p>
  </w:footnote>
  <w:footnote w:type="continuationSeparator" w:id="0">
    <w:p w:rsidR="0097108A" w:rsidRDefault="00971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C52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6"/>
    <w:rsid w:val="000000C1"/>
    <w:rsid w:val="0000261E"/>
    <w:rsid w:val="0000369B"/>
    <w:rsid w:val="0000424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0A0B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37F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467E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05E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247"/>
    <w:rsid w:val="002C5858"/>
    <w:rsid w:val="002C6308"/>
    <w:rsid w:val="002D1182"/>
    <w:rsid w:val="002D1202"/>
    <w:rsid w:val="002D133C"/>
    <w:rsid w:val="002D2872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4406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868"/>
    <w:rsid w:val="004C734A"/>
    <w:rsid w:val="004C73DF"/>
    <w:rsid w:val="004C7A75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7B6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238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08A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D5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996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E4F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99B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649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4B04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965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39740-2655-4774-BE7A-AFC52784EF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A6C8A69-D707-4099-8B3F-00D88C983E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59E5B9-4AE1-4B93-A535-E236E25EA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F5D6CF-648D-4B3F-8AB0-5112A5B31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2</TotalTime>
  <Pages>1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Новикова Татьяна Юрьевна</cp:lastModifiedBy>
  <cp:revision>11</cp:revision>
  <cp:lastPrinted>2010-09-30T13:29:00Z</cp:lastPrinted>
  <dcterms:created xsi:type="dcterms:W3CDTF">2015-03-31T06:55:00Z</dcterms:created>
  <dcterms:modified xsi:type="dcterms:W3CDTF">2020-07-06T06:29:00Z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